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Redcar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Redcar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Redcar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Redcar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Redcar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Redcar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53.1% </w:t>
      </w:r>
      <w:r w:rsidRPr="004747BF">
        <w:rPr>
          <w:rFonts w:ascii="Libre Franklin Light" w:eastAsia="Times New Roman" w:hAnsi="Libre Franklin Light" w:cs="Calibri Light"/>
        </w:rPr>
        <w:t xml:space="preserve">of those respondents classified as PGSI 8+ in Redcar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Redcar is estimated to be </w:t>
      </w:r>
      <w:r w:rsidRPr="00773DF7">
        <w:rPr>
          <w:rFonts w:ascii="Libre Franklin Light" w:eastAsia="Times New Roman" w:hAnsi="Libre Franklin Light" w:cs="Calibri Light"/>
          <w:b/>
          <w:bCs/>
          <w:color w:val="C45911" w:themeColor="accent2" w:themeShade="BF"/>
        </w:rPr>
        <w:t xml:space="preserve">£1,870,019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Redcar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Redcar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Redcar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Redcar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dca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Redcar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dca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Redcar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Redcar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dca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Redcar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Redcar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Redcar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Redcar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Redcar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Redcar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£1,870,019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Redcar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£30,460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£629,920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£45,125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£1,128,555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£1,870,019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Redcar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Redcar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Redcar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Redcar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Redcar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Redcar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Redcar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Redcar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Redcar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Redcar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Redcar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Redcar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313B1C1-B877-4B7A-AA11-1C7E99C5A3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